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44748" w14:textId="77777777" w:rsidR="00A45175" w:rsidRDefault="00A45175" w:rsidP="00A451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WESTON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fl.1411)</w:t>
      </w:r>
    </w:p>
    <w:p w14:paraId="7A2F99C7" w14:textId="77777777" w:rsidR="00A45175" w:rsidRDefault="00A45175" w:rsidP="00A451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0F2B549E" w14:textId="77777777" w:rsidR="00A45175" w:rsidRDefault="00A45175" w:rsidP="00A45175">
      <w:pPr>
        <w:pStyle w:val="NoSpacing"/>
        <w:rPr>
          <w:rFonts w:cs="Times New Roman"/>
          <w:szCs w:val="24"/>
        </w:rPr>
      </w:pPr>
    </w:p>
    <w:p w14:paraId="0C59E57A" w14:textId="77777777" w:rsidR="00A45175" w:rsidRDefault="00A45175" w:rsidP="00A45175">
      <w:pPr>
        <w:pStyle w:val="NoSpacing"/>
        <w:rPr>
          <w:rFonts w:cs="Times New Roman"/>
          <w:szCs w:val="24"/>
        </w:rPr>
      </w:pPr>
    </w:p>
    <w:p w14:paraId="6FC53602" w14:textId="77777777" w:rsidR="00A45175" w:rsidRDefault="00A45175" w:rsidP="00A451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BB5EFDF" w14:textId="77777777" w:rsidR="00A45175" w:rsidRDefault="00A45175" w:rsidP="00A45175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p.254)</w:t>
      </w:r>
    </w:p>
    <w:p w14:paraId="0DC035AD" w14:textId="77777777" w:rsidR="00A45175" w:rsidRDefault="00A45175" w:rsidP="00A45175">
      <w:pPr>
        <w:pStyle w:val="NoSpacing"/>
        <w:rPr>
          <w:rFonts w:cs="Times New Roman"/>
          <w:szCs w:val="24"/>
        </w:rPr>
      </w:pPr>
    </w:p>
    <w:p w14:paraId="21D7E479" w14:textId="77777777" w:rsidR="00A45175" w:rsidRDefault="00A45175" w:rsidP="00A45175">
      <w:pPr>
        <w:pStyle w:val="NoSpacing"/>
        <w:rPr>
          <w:rFonts w:cs="Times New Roman"/>
          <w:szCs w:val="24"/>
        </w:rPr>
      </w:pPr>
    </w:p>
    <w:p w14:paraId="7264B964" w14:textId="77777777" w:rsidR="00A45175" w:rsidRDefault="00A45175" w:rsidP="00A451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January 2023</w:t>
      </w:r>
    </w:p>
    <w:p w14:paraId="3C158C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D4A98" w14:textId="77777777" w:rsidR="00A45175" w:rsidRDefault="00A45175" w:rsidP="009139A6">
      <w:r>
        <w:separator/>
      </w:r>
    </w:p>
  </w:endnote>
  <w:endnote w:type="continuationSeparator" w:id="0">
    <w:p w14:paraId="1B55F6EC" w14:textId="77777777" w:rsidR="00A45175" w:rsidRDefault="00A451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065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C76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151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A4BC2" w14:textId="77777777" w:rsidR="00A45175" w:rsidRDefault="00A45175" w:rsidP="009139A6">
      <w:r>
        <w:separator/>
      </w:r>
    </w:p>
  </w:footnote>
  <w:footnote w:type="continuationSeparator" w:id="0">
    <w:p w14:paraId="27FA8266" w14:textId="77777777" w:rsidR="00A45175" w:rsidRDefault="00A451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2D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E10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70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175"/>
    <w:rsid w:val="000666E0"/>
    <w:rsid w:val="002510B7"/>
    <w:rsid w:val="005C130B"/>
    <w:rsid w:val="00826F5C"/>
    <w:rsid w:val="009139A6"/>
    <w:rsid w:val="009448BB"/>
    <w:rsid w:val="00947624"/>
    <w:rsid w:val="00A3176C"/>
    <w:rsid w:val="00A45175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3841E"/>
  <w15:chartTrackingRefBased/>
  <w15:docId w15:val="{F7B7F616-165E-4FA2-8061-0DEB504D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17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2023-03-01T22:33:00Z</dcterms:created>
  <dcterms:modified xsi:type="dcterms:W3CDTF">2023-03-01T22:34:00Z</dcterms:modified>
</cp:coreProperties>
</file>